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DD6" w:rsidRDefault="00B91DD6" w:rsidP="008C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bookmarkStart w:id="1" w:name="_GoBack"/>
      <w:bookmarkEnd w:id="1"/>
      <w:r>
        <w:rPr>
          <w:b/>
          <w:i/>
          <w:noProof/>
          <w:sz w:val="28"/>
        </w:rPr>
        <w:tab/>
      </w:r>
      <w:r w:rsidR="007C4713" w:rsidRPr="007C4713">
        <w:rPr>
          <w:b/>
          <w:i/>
          <w:noProof/>
          <w:sz w:val="28"/>
        </w:rPr>
        <w:t>R5-237074</w:t>
      </w:r>
    </w:p>
    <w:p w:rsidR="00B91DD6" w:rsidRPr="00F438BD" w:rsidRDefault="00B91DD6" w:rsidP="00B91DD6">
      <w:pPr>
        <w:pStyle w:val="CRCoverPage"/>
        <w:outlineLvl w:val="0"/>
        <w:rPr>
          <w:b/>
          <w:noProof/>
          <w:sz w:val="24"/>
        </w:rPr>
      </w:pPr>
      <w:r w:rsidRPr="00951406">
        <w:rPr>
          <w:b/>
          <w:noProof/>
          <w:sz w:val="24"/>
        </w:rPr>
        <w:t xml:space="preserve">Chicago , </w:t>
      </w:r>
      <w:r>
        <w:rPr>
          <w:rFonts w:hint="eastAsia"/>
          <w:b/>
          <w:noProof/>
          <w:sz w:val="24"/>
          <w:lang w:eastAsia="zh-CN"/>
        </w:rPr>
        <w:t>United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States</w:t>
      </w:r>
      <w:r w:rsidRPr="00D879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951406">
        <w:rPr>
          <w:b/>
          <w:noProof/>
          <w:sz w:val="24"/>
          <w:vertAlign w:val="superscript"/>
        </w:rPr>
        <w:t>th</w:t>
      </w:r>
      <w:r w:rsidRPr="00D8791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9514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</w:t>
      </w:r>
      <w:r>
        <w:rPr>
          <w:rFonts w:hint="eastAsia"/>
          <w:b/>
          <w:noProof/>
          <w:sz w:val="24"/>
          <w:lang w:eastAsia="zh-CN"/>
        </w:rPr>
        <w:t>ov</w:t>
      </w:r>
      <w:r w:rsidRPr="00D87919">
        <w:rPr>
          <w:b/>
          <w:noProof/>
          <w:sz w:val="24"/>
        </w:rPr>
        <w:t>.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F3B2E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B2E" w:rsidRDefault="00643C5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BF3B2E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B2E" w:rsidRDefault="00643C5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F3B2E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B2E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3B2E" w:rsidRDefault="00643C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B2E" w:rsidRDefault="00643C5E">
            <w:pPr>
              <w:pStyle w:val="CRCoverPage"/>
              <w:spacing w:after="0"/>
              <w:ind w:left="100"/>
            </w:pPr>
            <w:r>
              <w:t>PRD21 CDS</w:t>
            </w:r>
            <w:r w:rsidRPr="00B91DD6">
              <w:t xml:space="preserve">: </w:t>
            </w:r>
            <w:r w:rsidR="00B91DD6" w:rsidRPr="00B91DD6">
              <w:t xml:space="preserve">CA_n28A-n41A </w:t>
            </w:r>
            <w:r w:rsidR="00AE2D93">
              <w:t xml:space="preserve">with </w:t>
            </w:r>
            <w:r w:rsidR="00B91DD6" w:rsidRPr="00B91DD6">
              <w:t xml:space="preserve">UL CA, CA_n28A-n79A </w:t>
            </w:r>
            <w:r w:rsidR="00AE2D93">
              <w:t xml:space="preserve">with </w:t>
            </w:r>
            <w:r w:rsidR="00B91DD6" w:rsidRPr="00B91DD6">
              <w:t>UL CA</w:t>
            </w:r>
          </w:p>
        </w:tc>
      </w:tr>
      <w:tr w:rsidR="00BF3B2E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B2E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3B2E" w:rsidRDefault="00643C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BF3B2E" w:rsidRDefault="00B91DD6">
            <w:pPr>
              <w:pStyle w:val="CRCoverPage"/>
              <w:spacing w:after="0"/>
              <w:ind w:left="100"/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 w:rsidRPr="00B578B3">
              <w:rPr>
                <w:noProof/>
              </w:rPr>
              <w:t>Huawei, HiSilicon</w:t>
            </w:r>
            <w:r w:rsidRPr="00B578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B2E" w:rsidRDefault="00B91DD6">
            <w:pPr>
              <w:pStyle w:val="CRCoverPage"/>
              <w:spacing w:after="0"/>
              <w:ind w:left="100"/>
            </w:pPr>
            <w:r>
              <w:rPr>
                <w:noProof/>
              </w:rPr>
              <w:t>2023-10-01</w:t>
            </w:r>
          </w:p>
        </w:tc>
      </w:tr>
    </w:tbl>
    <w:p w:rsidR="00BF3B2E" w:rsidRDefault="00BF3B2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F3B2E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</w:tcPr>
          <w:p w:rsidR="00BF3B2E" w:rsidRDefault="0064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BF3B2E" w:rsidRDefault="00643C5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Pr="00B91DD6" w:rsidRDefault="00B91D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Pr="00B91DD6" w:rsidRDefault="00B91D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Pr="00B91DD6" w:rsidRDefault="00B91D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Pr="00B91DD6" w:rsidRDefault="00B91D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Pr="00B91DD6" w:rsidRDefault="00B91DD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643C5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F3B2E" w:rsidRDefault="0064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F3B2E" w:rsidRDefault="00643C5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91DD6">
            <w:pPr>
              <w:pStyle w:val="CRCoverPage"/>
              <w:spacing w:after="0"/>
            </w:pPr>
            <w:r w:rsidRPr="00B91DD6">
              <w:t xml:space="preserve">CA_n28A-n41A </w:t>
            </w:r>
            <w:r>
              <w:t>/</w:t>
            </w:r>
            <w:r w:rsidRPr="00B91DD6">
              <w:t xml:space="preserve"> CA_n28A-n41A</w:t>
            </w:r>
            <w:r>
              <w:t>;</w:t>
            </w:r>
          </w:p>
          <w:p w:rsidR="00B91DD6" w:rsidRDefault="00B91DD6" w:rsidP="00B91DD6">
            <w:pPr>
              <w:pStyle w:val="CRCoverPage"/>
              <w:spacing w:after="0"/>
            </w:pPr>
            <w:r w:rsidRPr="00B91DD6">
              <w:t xml:space="preserve">CA_n28A-n41A </w:t>
            </w:r>
            <w:r>
              <w:t>/</w:t>
            </w:r>
            <w:r w:rsidRPr="00B91DD6">
              <w:t xml:space="preserve"> CA_n28A-n41A</w:t>
            </w:r>
            <w:r>
              <w:t xml:space="preserve"> PC2;</w:t>
            </w:r>
          </w:p>
          <w:p w:rsidR="00B91DD6" w:rsidRDefault="00B91DD6" w:rsidP="00B91DD6">
            <w:pPr>
              <w:pStyle w:val="CRCoverPage"/>
              <w:spacing w:after="0"/>
            </w:pPr>
            <w:r w:rsidRPr="00B91DD6">
              <w:t>CA_n28A-n</w:t>
            </w:r>
            <w:r>
              <w:t>79</w:t>
            </w:r>
            <w:r w:rsidRPr="00B91DD6">
              <w:t xml:space="preserve">A </w:t>
            </w:r>
            <w:r>
              <w:t>/</w:t>
            </w:r>
            <w:r w:rsidRPr="00B91DD6">
              <w:t xml:space="preserve"> CA_n28A-n</w:t>
            </w:r>
            <w:r>
              <w:t>79</w:t>
            </w:r>
            <w:r w:rsidRPr="00B91DD6">
              <w:t>A</w:t>
            </w:r>
            <w:r>
              <w:t>;</w:t>
            </w:r>
          </w:p>
          <w:p w:rsidR="00B91DD6" w:rsidRPr="00B91DD6" w:rsidRDefault="00B91DD6">
            <w:pPr>
              <w:pStyle w:val="CRCoverPage"/>
              <w:spacing w:after="0"/>
            </w:pPr>
            <w:r w:rsidRPr="00B91DD6">
              <w:t>CA_n28A-n</w:t>
            </w:r>
            <w:r>
              <w:t>79</w:t>
            </w:r>
            <w:r w:rsidRPr="00B91DD6">
              <w:t xml:space="preserve">A </w:t>
            </w:r>
            <w:r>
              <w:t>/</w:t>
            </w:r>
            <w:r w:rsidRPr="00B91DD6">
              <w:t xml:space="preserve"> CA_n28A-n</w:t>
            </w:r>
            <w:r>
              <w:t>79</w:t>
            </w:r>
            <w:r w:rsidRPr="00B91DD6">
              <w:t>A</w:t>
            </w:r>
            <w:r>
              <w:t xml:space="preserve"> PC2;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3B2E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F3B2E" w:rsidRDefault="0064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BF3B2E" w:rsidRDefault="00643C5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B2E" w:rsidRDefault="00643C5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</w:pPr>
          </w:p>
        </w:tc>
      </w:tr>
      <w:tr w:rsidR="00BF3B2E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B2E" w:rsidRDefault="00BF3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BF3B2E" w:rsidRDefault="00BF3B2E">
      <w:pPr>
        <w:pStyle w:val="CRCoverPage"/>
        <w:rPr>
          <w:lang w:val="en-US"/>
        </w:rPr>
      </w:pPr>
    </w:p>
    <w:sectPr w:rsidR="00BF3B2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7E3" w:rsidRDefault="00D427E3">
      <w:pPr>
        <w:spacing w:after="0"/>
      </w:pPr>
      <w:r>
        <w:separator/>
      </w:r>
    </w:p>
  </w:endnote>
  <w:endnote w:type="continuationSeparator" w:id="0">
    <w:p w:rsidR="00D427E3" w:rsidRDefault="00D42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B2E" w:rsidRDefault="00643C5E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7E3" w:rsidRDefault="00D427E3">
      <w:pPr>
        <w:spacing w:after="0"/>
      </w:pPr>
      <w:r>
        <w:separator/>
      </w:r>
    </w:p>
  </w:footnote>
  <w:footnote w:type="continuationSeparator" w:id="0">
    <w:p w:rsidR="00D427E3" w:rsidRDefault="00D427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B2E" w:rsidRDefault="00BF3B2E">
    <w:pPr>
      <w:pStyle w:val="afe"/>
    </w:pPr>
  </w:p>
  <w:p w:rsidR="00BF3B2E" w:rsidRDefault="00BF3B2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C5E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713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5A77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2D9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91DD6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B2E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2CCD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27E3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45F32F-2ABA-44F3-8980-327DACCF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2F571-5C21-4E24-B1A8-2B776F06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131</Words>
  <Characters>747</Characters>
  <Application>Microsoft Office Word</Application>
  <DocSecurity>0</DocSecurity>
  <Lines>6</Lines>
  <Paragraphs>1</Paragraphs>
  <ScaleCrop>false</ScaleCrop>
  <Company>ETSI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6</cp:revision>
  <cp:lastPrinted>2020-02-05T15:54:00Z</cp:lastPrinted>
  <dcterms:created xsi:type="dcterms:W3CDTF">2023-10-30T09:42:00Z</dcterms:created>
  <dcterms:modified xsi:type="dcterms:W3CDTF">2023-11-03T13:22:00Z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(3)EZ0UbFEEkNjmKKYOpEqVUloOie+4tVhSm2ywhlgI6RfV/8CvpEPSAbOAUjoE8lK1YlgTmkEV
zmdvM9Um72kkr9xvYa8dat0UqFufvLbCRX6QH7WkxjCcVCgsH/Z1ZLfgu1dGe7zCKE+lWoCA
tyv/5r4iK2tCMypdZL0G5KQkt88gqG9E9jrHBVYZ3i2E6msMXosrIA+DaMynePpPXlPLzNiW
jBO2sp6jh78T2BWtzC</vt:lpwstr>
  </property>
  <property fmtid="{D5CDD505-2E9C-101B-9397-08002B2CF9AE}" pid="6" name="_2015_ms_pID_7253431">
    <vt:lpwstr>nci47KumZLOBIBSSr0TwmVsqTiMS9FUy/sSAIl8HXcu4z8nA6PiZL9
Re/pzsn8fjwMyxBrqUxVCkZQdyyRSUrTwi+LiC3ALNc9nKmb/MZuDtwt9e28vNy7GzImzQO/
oX0HWPU0iIwBjXINr3orsJ30ZlaCgdC8Tg9pRCJ9uxssNIczPQ0uRZZgEDYA42B+RXe4dVvk
YEG95iG81oalMRJKrCZU5noJO0LpgJxJIzI5</vt:lpwstr>
  </property>
  <property fmtid="{D5CDD505-2E9C-101B-9397-08002B2CF9AE}" pid="7" name="_2015_ms_pID_7253432">
    <vt:lpwstr>mp3vqQF8fuWvCzDpDnXA6D0=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1699011419</vt:lpwstr>
  </property>
</Properties>
</file>